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32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909F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909F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36DD1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32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909F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909F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13:29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ส่วนโยธาองค์การบริหารส่วนตำบลลุงเขว้า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AA7FE2" w:rsidRDefault="00AA7FE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AA7FE2" w:rsidRDefault="00AA7FE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AA7FE2" w:rsidRDefault="00AA7FE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เมื่อผู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ไ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รับใบอนุญาตให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้ก่อสร้าง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ดัดแปลงหรือเคลื่อน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ย้าย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อาคารประเภทควบคุมการ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ใช้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ใช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ผู้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แจ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ง</w:t>
      </w:r>
      <w:r w:rsidRPr="007909F8">
        <w:rPr>
          <w:rFonts w:asciiTheme="minorBidi" w:hAnsiTheme="minorBidi"/>
          <w:noProof/>
          <w:sz w:val="32"/>
          <w:szCs w:val="32"/>
        </w:rPr>
        <w:br/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ตามมาตรา</w:t>
      </w:r>
      <w:r w:rsidR="00AA7FE2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39 ทวิ</w:t>
      </w:r>
      <w:r w:rsidR="00CB1ACD">
        <w:rPr>
          <w:rFonts w:asciiTheme="minorBidi" w:hAnsiTheme="minorBidi" w:hint="cs"/>
          <w:noProof/>
          <w:sz w:val="32"/>
          <w:szCs w:val="32"/>
          <w:cs/>
          <w:lang w:bidi="th-TH"/>
        </w:rPr>
        <w:t>ได้กระทำ ดังกล่าวเสร็จ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แล</w:t>
      </w:r>
      <w:r w:rsidR="003E0098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วให</w:t>
      </w:r>
      <w:r w:rsidR="003E0098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แจ</w:t>
      </w:r>
      <w:r w:rsidR="003E00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งเป</w:t>
      </w:r>
      <w:r w:rsidR="003E0098">
        <w:rPr>
          <w:rFonts w:asciiTheme="minorBidi" w:hAnsiTheme="minorBidi" w:hint="cs"/>
          <w:noProof/>
          <w:sz w:val="32"/>
          <w:szCs w:val="32"/>
          <w:cs/>
          <w:lang w:bidi="th-TH"/>
        </w:rPr>
        <w:t>็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นหนังสือให</w:t>
      </w:r>
      <w:r w:rsidR="003E0098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</w:t>
      </w:r>
      <w:r w:rsidR="003E0098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าพนักงานท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องถิ่นทราบตามแบบ</w:t>
      </w:r>
      <w:r w:rsidRPr="007909F8">
        <w:rPr>
          <w:rFonts w:asciiTheme="minorBidi" w:hAnsiTheme="minorBidi"/>
          <w:noProof/>
          <w:sz w:val="32"/>
          <w:szCs w:val="32"/>
        </w:rPr>
        <w:br/>
      </w:r>
      <w:r w:rsidR="00B2160B">
        <w:rPr>
          <w:rFonts w:asciiTheme="minorBidi" w:hAnsiTheme="minorBidi"/>
          <w:noProof/>
          <w:sz w:val="32"/>
          <w:szCs w:val="32"/>
          <w:cs/>
          <w:lang w:bidi="th-TH"/>
        </w:rPr>
        <w:t>ที่เจ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ท้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องถิ่นกําหนดเพื่อทําการตรวจสอบการก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่อ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ส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ร้</w:t>
      </w:r>
      <w:r w:rsidR="00B2160B">
        <w:rPr>
          <w:rFonts w:asciiTheme="minorBidi" w:hAnsiTheme="minorBidi"/>
          <w:noProof/>
          <w:sz w:val="32"/>
          <w:szCs w:val="32"/>
          <w:cs/>
          <w:lang w:bidi="th-TH"/>
        </w:rPr>
        <w:t>างดัดแปลงหรือเคลื่อนย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ายอาคารนั้นใ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ห้แล้ว</w:t>
      </w:r>
      <w:r w:rsidRPr="007909F8">
        <w:rPr>
          <w:rFonts w:asciiTheme="minorBidi" w:hAnsiTheme="minorBidi"/>
          <w:noProof/>
          <w:sz w:val="32"/>
          <w:szCs w:val="32"/>
        </w:rPr>
        <w:br/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เสร็จภายในสามสิบวันนับแ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ต่วั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นที่ไ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ด้รับแจ้ง</w:t>
      </w:r>
      <w:r w:rsidRPr="007909F8">
        <w:rPr>
          <w:rFonts w:asciiTheme="minorBidi" w:hAnsiTheme="minorBidi"/>
          <w:noProof/>
          <w:sz w:val="32"/>
          <w:szCs w:val="32"/>
        </w:rPr>
        <w:br/>
      </w:r>
      <w:r w:rsidR="00B2160B">
        <w:rPr>
          <w:rFonts w:asciiTheme="minorBidi" w:hAnsiTheme="minorBidi"/>
          <w:noProof/>
          <w:sz w:val="32"/>
          <w:szCs w:val="32"/>
          <w:cs/>
          <w:lang w:bidi="th-TH"/>
        </w:rPr>
        <w:t>ถ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าเ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="00B2160B">
        <w:rPr>
          <w:rFonts w:asciiTheme="minorBidi" w:hAnsiTheme="minorBidi"/>
          <w:noProof/>
          <w:sz w:val="32"/>
          <w:szCs w:val="32"/>
          <w:cs/>
          <w:lang w:bidi="th-TH"/>
        </w:rPr>
        <w:t>าพนักงานท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องถิ่นไ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ทําการตรวจสอบแล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วเห็น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ว่า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การก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่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อส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ร้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างดัดแปลงหรือเคลื่อนย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7909F8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ายอาคาร</w:t>
      </w:r>
      <w:r w:rsidRPr="007909F8">
        <w:rPr>
          <w:rFonts w:asciiTheme="minorBidi" w:hAnsiTheme="minorBidi"/>
          <w:noProof/>
          <w:sz w:val="32"/>
          <w:szCs w:val="32"/>
        </w:rPr>
        <w:br/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นั้นเป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็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นไปโดยถูก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ต้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>องตามที่ได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B2160B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รับใบอนุญาตหรือที่ไ</w:t>
      </w:r>
      <w:r w:rsidR="00B2160B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ด้แจ้งไว้ </w:t>
      </w:r>
      <w:r w:rsidRPr="007909F8">
        <w:rPr>
          <w:rFonts w:asciiTheme="minorBidi" w:hAnsiTheme="minorBidi"/>
          <w:noProof/>
          <w:sz w:val="32"/>
          <w:szCs w:val="32"/>
          <w:cs/>
          <w:lang w:bidi="th-TH"/>
        </w:rPr>
        <w:t xml:space="preserve">ตามมาตรา </w:t>
      </w:r>
      <w:r w:rsidRPr="007909F8">
        <w:rPr>
          <w:rFonts w:asciiTheme="minorBidi" w:hAnsiTheme="minorBidi"/>
          <w:noProof/>
          <w:sz w:val="32"/>
          <w:szCs w:val="32"/>
          <w:rtl/>
          <w:cs/>
        </w:rPr>
        <w:t xml:space="preserve">39 </w:t>
      </w:r>
      <w:r w:rsidR="00CB1ACD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ทวิ แล้วก็ให้ออกใบรับรองให้แก่ผู้ได้รับใบอนุญาตหรือผู้แจ้งตามมาตรา 39 ทวิ เพื่อให้มีการใช้อาคารนั้นตามที่ได้รับใบอนุญาตหรือที่ได้แจ้งไว้ตามมาตรา 39 ทวิได้</w:t>
      </w:r>
    </w:p>
    <w:p w:rsidR="00CB1ACD" w:rsidRPr="007909F8" w:rsidRDefault="00CB1AC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ยื่นแจ้งและเสียค่าธรรมเนียม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7909F8" w:rsidRDefault="007909F8" w:rsidP="00452B6B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7909F8" w:rsidRDefault="007909F8" w:rsidP="007909F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7909F8" w:rsidRDefault="007909F8" w:rsidP="007909F8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7909F8" w:rsidRPr="007909F8" w:rsidRDefault="007909F8" w:rsidP="007909F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32)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เจ้าพนักงานท้องถิ่นตรวจสอบนัดวันตรวจ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7909F8" w:rsidRDefault="007909F8" w:rsidP="007909F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7909F8" w:rsidRDefault="007909F8" w:rsidP="007909F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7909F8" w:rsidRDefault="007909F8" w:rsidP="007909F8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7909F8" w:rsidP="007909F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32)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อาคารที่ก่อสร้างแล้วเสร็จและพิจารณาออกใบรับรองอ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และแจ้งให้ผู้ขอมารับใบน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7909F8" w:rsidRDefault="007909F8" w:rsidP="007909F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องค์การบริหาร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ส่วนตำบล</w:t>
            </w:r>
          </w:p>
          <w:p w:rsidR="007909F8" w:rsidRDefault="007909F8" w:rsidP="007909F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7909F8" w:rsidRDefault="007909F8" w:rsidP="007909F8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7909F8" w:rsidP="007909F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32)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แบบคำขอใบรับรองการก่อสร้างอาคารดัดแปลงหรือ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เคลื่อนย้ายอาคาร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หนังสือแสดงความยินยอมจากเจ้าของอาคาร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กรณีผู้ครอบครองอาคารเป็นผู้ขออนุญาต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ใบรับรองหรือใบอนุญาตเปลี่ยนการใช้อาคาร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อาคารที่ขออนุญาตเปลี่ยนการใช้ได้รับใบรับรองหรือได้รับใบอนุญาตเปลี่ยนการใช้อาคารมาแล้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รับรองว่าได้ควบคุมงานเป็นไปโดยถูกต้องตามที่ได้รับใบอนุญาต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เป็นไปตามหลักเกณฑ์ของกฎกระทรวงฉบับที่๗พ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๒๕๒๘ออกตามความในพระราชบัญญัติควบคุมอาคารพ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๒๕๒๒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A13B6C" w:rsidP="00E90756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2A767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7909F8" w:rsidRPr="000C2AAC" w:rsidTr="0007500D">
        <w:tc>
          <w:tcPr>
            <w:tcW w:w="1418" w:type="dxa"/>
          </w:tcPr>
          <w:p w:rsidR="007909F8" w:rsidRPr="000C2AAC" w:rsidRDefault="007909F8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909F8" w:rsidRPr="000C2AAC" w:rsidRDefault="007909F8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7909F8" w:rsidRPr="000C2AAC" w:rsidTr="0007500D">
        <w:tc>
          <w:tcPr>
            <w:tcW w:w="1418" w:type="dxa"/>
          </w:tcPr>
          <w:p w:rsidR="007909F8" w:rsidRPr="000C2AAC" w:rsidRDefault="007909F8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909F8" w:rsidRPr="000C2AAC" w:rsidRDefault="007909F8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7909F8" w:rsidRPr="000C2AAC" w:rsidTr="0007500D">
        <w:tc>
          <w:tcPr>
            <w:tcW w:w="1418" w:type="dxa"/>
          </w:tcPr>
          <w:p w:rsidR="007909F8" w:rsidRPr="000C2AAC" w:rsidRDefault="007909F8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909F8" w:rsidRDefault="007909F8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7909F8" w:rsidRPr="000C2AAC" w:rsidRDefault="007909F8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7909F8" w:rsidRPr="000C2AAC" w:rsidTr="0007500D">
        <w:tc>
          <w:tcPr>
            <w:tcW w:w="1418" w:type="dxa"/>
          </w:tcPr>
          <w:p w:rsidR="007909F8" w:rsidRPr="000C2AAC" w:rsidRDefault="007909F8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909F8" w:rsidRPr="000C2AAC" w:rsidRDefault="007909F8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7909F8" w:rsidRPr="000C2AAC" w:rsidTr="0007500D">
        <w:tc>
          <w:tcPr>
            <w:tcW w:w="1418" w:type="dxa"/>
          </w:tcPr>
          <w:p w:rsidR="007909F8" w:rsidRPr="000C2AAC" w:rsidRDefault="007909F8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909F8" w:rsidRPr="000C2AAC" w:rsidRDefault="007909F8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1C5" w:rsidRDefault="003531C5" w:rsidP="00C81DB8">
      <w:pPr>
        <w:spacing w:after="0" w:line="240" w:lineRule="auto"/>
      </w:pPr>
      <w:r>
        <w:separator/>
      </w:r>
    </w:p>
  </w:endnote>
  <w:endnote w:type="continuationSeparator" w:id="1">
    <w:p w:rsidR="003531C5" w:rsidRDefault="003531C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1C5" w:rsidRDefault="003531C5" w:rsidP="00C81DB8">
      <w:pPr>
        <w:spacing w:after="0" w:line="240" w:lineRule="auto"/>
      </w:pPr>
      <w:r>
        <w:separator/>
      </w:r>
    </w:p>
  </w:footnote>
  <w:footnote w:type="continuationSeparator" w:id="1">
    <w:p w:rsidR="003531C5" w:rsidRDefault="003531C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36DD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6717A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671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36DD1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C280F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7679"/>
    <w:rsid w:val="002B2D62"/>
    <w:rsid w:val="002B3B12"/>
    <w:rsid w:val="002B4D3D"/>
    <w:rsid w:val="002C3E03"/>
    <w:rsid w:val="00313D38"/>
    <w:rsid w:val="003240F6"/>
    <w:rsid w:val="00352D56"/>
    <w:rsid w:val="00353030"/>
    <w:rsid w:val="003531C5"/>
    <w:rsid w:val="00357299"/>
    <w:rsid w:val="00394708"/>
    <w:rsid w:val="003C25A4"/>
    <w:rsid w:val="003E0098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33597"/>
    <w:rsid w:val="00760D0B"/>
    <w:rsid w:val="00761FD0"/>
    <w:rsid w:val="00771FD1"/>
    <w:rsid w:val="00781575"/>
    <w:rsid w:val="007851BE"/>
    <w:rsid w:val="00790214"/>
    <w:rsid w:val="007909F8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717A"/>
    <w:rsid w:val="00AA7734"/>
    <w:rsid w:val="00AA7FE2"/>
    <w:rsid w:val="00AC4ACB"/>
    <w:rsid w:val="00AE6A9D"/>
    <w:rsid w:val="00AF4A06"/>
    <w:rsid w:val="00B2160B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1AC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734</TotalTime>
  <Pages>5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2015-08-20T08:12:00Z</cp:lastPrinted>
  <dcterms:created xsi:type="dcterms:W3CDTF">2015-04-23T03:41:00Z</dcterms:created>
  <dcterms:modified xsi:type="dcterms:W3CDTF">2015-08-20T08:12:00Z</dcterms:modified>
</cp:coreProperties>
</file>